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pPr>
        <w:jc w:val="left"/>
      </w:pPr>
    </w:p>
    <w:p>
      <w:pPr>
        <w:jc w:val="left"/>
      </w:pPr>
      <w:r>
        <w:t>[CAN:Name.Doctors#01]</w:t>
      </w:r>
    </w:p>
    <w:p>
      <w:pPr>
        <w:jc w:val="left"/>
      </w:pPr>
      <w:r>
        <w:t>[CAN:Address.Doctors#01]</w:t>
      </w:r>
    </w:p>
    <w:p>
      <w:pPr>
        <w:jc w:val="left"/>
      </w:pPr>
    </w:p>
    <w:p>
      <w:pPr>
        <w:jc w:val="left"/>
      </w:pPr>
    </w:p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[CAN:Salutation.Doctors#01],</w:t>
      </w:r>
    </w:p>
    <w:p/>
    <w:p/>
    <w:p>
      <w:r>
        <w:t>I refer to the above matter and to previous correspondence.</w:t>
      </w:r>
    </w:p>
    <w:p/>
    <w:p>
      <w:r>
        <w:t>The above entitled action is listed for hearing on the [CAN:HearingDate18.CirCourts#01]</w:t>
      </w:r>
      <w:r>
        <w:rPr>
          <w:i/>
        </w:rPr>
        <w:t xml:space="preserve"> </w:t>
      </w:r>
      <w:r>
        <w:t>in the Circuit Court in [CAN:CourtArea.CirCourts#01].</w:t>
      </w:r>
    </w:p>
    <w:p/>
    <w:p>
      <w:r>
        <w:t>I should be obliged if you would confirm, by return, that you will be able to attend at the Circuit Court in Dublin on a standby basis on the [CAN:HearingDate18.CirCourts#01] for the hearing of the above action.</w:t>
      </w:r>
    </w:p>
    <w:p/>
    <w:p/>
    <w:p>
      <w:r>
        <w:t>Yours sincerely,</w:t>
      </w:r>
    </w:p>
    <w:p/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38AD3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2AFB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B89F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8C75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F898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5E3AD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CCDA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BCBCD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EE28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BA8A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82697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4AE3299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9339D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EBFFBAD-04B9-427D-A697-19B9ACC2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15</TotalTime>
  <Pages>1</Pages>
  <Words>104</Words>
  <Characters>595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698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8</cp:revision>
  <cp:lastPrinted>2013-11-28T15:43:00Z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